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MATHEWSON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Bolton, Westmoreland. Yeoman.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Marshall, clerk(q.v.), brought a plaint of debt against him, 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Futhyrgyll of Ravenstonedale(q.v.), Thomas Gibson of Shap(q.v.),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Roger Coke of Shap(q.v.), Roger Garnet of Morland(q.v.), Thomas 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Norman of Newcastle upon Tyne(q.v.) and John Spense of Newcastle 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upon Tyne(q.v.).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3E50" w:rsidRDefault="00E83E50" w:rsidP="00E83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E50" w:rsidRDefault="00E83E50" w:rsidP="00564E3C">
      <w:pPr>
        <w:spacing w:after="0" w:line="240" w:lineRule="auto"/>
      </w:pPr>
      <w:r>
        <w:separator/>
      </w:r>
    </w:p>
  </w:endnote>
  <w:endnote w:type="continuationSeparator" w:id="0">
    <w:p w:rsidR="00E83E50" w:rsidRDefault="00E83E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83E50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E50" w:rsidRDefault="00E83E50" w:rsidP="00564E3C">
      <w:pPr>
        <w:spacing w:after="0" w:line="240" w:lineRule="auto"/>
      </w:pPr>
      <w:r>
        <w:separator/>
      </w:r>
    </w:p>
  </w:footnote>
  <w:footnote w:type="continuationSeparator" w:id="0">
    <w:p w:rsidR="00E83E50" w:rsidRDefault="00E83E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50"/>
    <w:rsid w:val="00372DC6"/>
    <w:rsid w:val="00564E3C"/>
    <w:rsid w:val="0064591D"/>
    <w:rsid w:val="00DD5B8A"/>
    <w:rsid w:val="00E83E5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C18003-BC83-4059-AC5D-76663866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83E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2015-12-07T21:36:00Z</dcterms:created>
  <dcterms:modified xsi:type="dcterms:W3CDTF">2015-12-07T21:36:00Z</dcterms:modified>
</cp:coreProperties>
</file>